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F0302" w14:textId="47FB5044" w:rsidR="00F4565F" w:rsidRDefault="00122B80" w:rsidP="00122B80">
      <w:pPr>
        <w:pStyle w:val="Kop1"/>
      </w:pPr>
      <w:bookmarkStart w:id="0" w:name="_GoBack"/>
      <w:bookmarkEnd w:id="0"/>
      <w:r>
        <w:t>“</w:t>
      </w:r>
      <w:r w:rsidR="006063DE">
        <w:t>Mijn favoriete kandidaten stel</w:t>
      </w:r>
      <w:r w:rsidR="00E65F1F">
        <w:t>l</w:t>
      </w:r>
      <w:r w:rsidR="006063DE">
        <w:t>en mij juist de leukste vragen</w:t>
      </w:r>
      <w:r>
        <w:t>”</w:t>
      </w:r>
    </w:p>
    <w:p w14:paraId="39E326F0" w14:textId="77777777" w:rsidR="00122B80" w:rsidRDefault="00122B80" w:rsidP="00907DA6"/>
    <w:p w14:paraId="5A599C67" w14:textId="546A744F" w:rsidR="00122B80" w:rsidRPr="00122B80" w:rsidRDefault="00122B80" w:rsidP="00907DA6">
      <w:pPr>
        <w:rPr>
          <w:b/>
          <w:bCs/>
        </w:rPr>
      </w:pPr>
      <w:r w:rsidRPr="00122B80">
        <w:rPr>
          <w:b/>
          <w:bCs/>
        </w:rPr>
        <w:t xml:space="preserve">Als ervaren corporate </w:t>
      </w:r>
      <w:proofErr w:type="spellStart"/>
      <w:r w:rsidRPr="00122B80">
        <w:rPr>
          <w:b/>
          <w:bCs/>
        </w:rPr>
        <w:t>recruiter</w:t>
      </w:r>
      <w:proofErr w:type="spellEnd"/>
      <w:r w:rsidRPr="00122B80">
        <w:rPr>
          <w:b/>
          <w:bCs/>
        </w:rPr>
        <w:t xml:space="preserve"> is Heleen Stork het </w:t>
      </w:r>
      <w:r w:rsidR="005B13B3">
        <w:rPr>
          <w:b/>
          <w:bCs/>
        </w:rPr>
        <w:t xml:space="preserve">wel </w:t>
      </w:r>
      <w:r w:rsidRPr="00122B80">
        <w:rPr>
          <w:b/>
          <w:bCs/>
        </w:rPr>
        <w:t xml:space="preserve">gewend om vragen te stellen in een sollicitatiegesprek. Maar als </w:t>
      </w:r>
      <w:r w:rsidR="005B13B3">
        <w:rPr>
          <w:b/>
          <w:bCs/>
        </w:rPr>
        <w:t xml:space="preserve">een kandidaat </w:t>
      </w:r>
      <w:r w:rsidRPr="00122B80">
        <w:rPr>
          <w:b/>
          <w:bCs/>
        </w:rPr>
        <w:t xml:space="preserve">háár een </w:t>
      </w:r>
      <w:r w:rsidR="005B13B3">
        <w:rPr>
          <w:b/>
          <w:bCs/>
        </w:rPr>
        <w:t xml:space="preserve">leuke en relevante </w:t>
      </w:r>
      <w:r w:rsidRPr="00122B80">
        <w:rPr>
          <w:b/>
          <w:bCs/>
        </w:rPr>
        <w:t>vraag stelt</w:t>
      </w:r>
      <w:r w:rsidR="005B13B3">
        <w:rPr>
          <w:b/>
          <w:bCs/>
        </w:rPr>
        <w:t xml:space="preserve"> over de inhoud van het werk,</w:t>
      </w:r>
      <w:r w:rsidRPr="00122B80">
        <w:rPr>
          <w:b/>
          <w:bCs/>
        </w:rPr>
        <w:t xml:space="preserve"> weet ze </w:t>
      </w:r>
      <w:r w:rsidR="005B13B3">
        <w:rPr>
          <w:b/>
          <w:bCs/>
        </w:rPr>
        <w:t xml:space="preserve">dat de kans groot is dat </w:t>
      </w:r>
      <w:r w:rsidRPr="00122B80">
        <w:rPr>
          <w:b/>
          <w:bCs/>
        </w:rPr>
        <w:t xml:space="preserve">ze een </w:t>
      </w:r>
      <w:r w:rsidR="000218DB">
        <w:rPr>
          <w:b/>
          <w:bCs/>
        </w:rPr>
        <w:t xml:space="preserve">echte </w:t>
      </w:r>
      <w:proofErr w:type="spellStart"/>
      <w:r w:rsidR="000218DB">
        <w:rPr>
          <w:b/>
          <w:bCs/>
        </w:rPr>
        <w:t>TNO’er</w:t>
      </w:r>
      <w:proofErr w:type="spellEnd"/>
      <w:r w:rsidRPr="00122B80">
        <w:rPr>
          <w:b/>
          <w:bCs/>
        </w:rPr>
        <w:t xml:space="preserve"> te pakken heeft.</w:t>
      </w:r>
    </w:p>
    <w:p w14:paraId="3AD205BE" w14:textId="77777777" w:rsidR="00122B80" w:rsidRDefault="00122B80" w:rsidP="00907DA6"/>
    <w:p w14:paraId="26331A33" w14:textId="7567118C" w:rsidR="00122B80" w:rsidRDefault="00122B80" w:rsidP="00122B80">
      <w:r>
        <w:t xml:space="preserve">“Ik zoek voor TNO nieuwe mensen voor </w:t>
      </w:r>
      <w:r w:rsidR="006063DE">
        <w:t>o</w:t>
      </w:r>
      <w:r w:rsidR="00B32B79">
        <w:t>nder meer</w:t>
      </w:r>
      <w:r w:rsidR="006063DE">
        <w:t xml:space="preserve"> </w:t>
      </w:r>
      <w:r>
        <w:t xml:space="preserve">de unit </w:t>
      </w:r>
      <w:proofErr w:type="spellStart"/>
      <w:r>
        <w:t>Defence</w:t>
      </w:r>
      <w:proofErr w:type="spellEnd"/>
      <w:r>
        <w:t>, Safety &amp; Security</w:t>
      </w:r>
      <w:r w:rsidR="00AC207B">
        <w:t>.</w:t>
      </w:r>
      <w:r>
        <w:t xml:space="preserve"> Ze doen hier zó veel – er gebeurt echt wat. Geweldig! </w:t>
      </w:r>
      <w:proofErr w:type="spellStart"/>
      <w:r w:rsidR="00DC76A1">
        <w:t>TNO’ers</w:t>
      </w:r>
      <w:proofErr w:type="spellEnd"/>
      <w:r>
        <w:t xml:space="preserve"> zijn betrokken en bevlogen, trots en blij dat ze dit werk doen. Ik vind het elke keer leuk om hun verhalen te horen. </w:t>
      </w:r>
      <w:r w:rsidR="00CF4336">
        <w:t>B</w:t>
      </w:r>
      <w:r>
        <w:t xml:space="preserve">ij TNO is </w:t>
      </w:r>
      <w:r w:rsidR="00CF4336">
        <w:t xml:space="preserve">iedereen </w:t>
      </w:r>
      <w:r w:rsidR="005B13B3">
        <w:t xml:space="preserve">heel </w:t>
      </w:r>
      <w:r>
        <w:t>positief en</w:t>
      </w:r>
      <w:r w:rsidR="005B13B3">
        <w:t xml:space="preserve"> ook</w:t>
      </w:r>
      <w:r>
        <w:t xml:space="preserve"> kritisch! Dat geldt ook voor mijn recruitmentcollega</w:t>
      </w:r>
      <w:r w:rsidR="00CF4336">
        <w:t>’</w:t>
      </w:r>
      <w:r>
        <w:t>s</w:t>
      </w:r>
      <w:r w:rsidR="00CF4336">
        <w:t xml:space="preserve"> en </w:t>
      </w:r>
      <w:r w:rsidR="00B32B79">
        <w:t>de r</w:t>
      </w:r>
      <w:r w:rsidR="006063DE">
        <w:t>esearch</w:t>
      </w:r>
      <w:r w:rsidR="00B32B79">
        <w:t>m</w:t>
      </w:r>
      <w:r w:rsidR="006063DE">
        <w:t xml:space="preserve">anagers, </w:t>
      </w:r>
      <w:r w:rsidR="00CF4336">
        <w:t>daar word ik blij van</w:t>
      </w:r>
      <w:r>
        <w:t xml:space="preserve">. </w:t>
      </w:r>
      <w:r w:rsidR="00CF4336">
        <w:t xml:space="preserve">Ik heb vanaf het begin van mijn tijd bij TNO </w:t>
      </w:r>
      <w:r w:rsidR="00B32B79">
        <w:t xml:space="preserve">het gevoel </w:t>
      </w:r>
      <w:r w:rsidR="00CF4336">
        <w:t>gehad</w:t>
      </w:r>
      <w:r w:rsidR="00B32B79">
        <w:t xml:space="preserve">: </w:t>
      </w:r>
      <w:r w:rsidR="00CF4336">
        <w:t>dit is een organisatie waar</w:t>
      </w:r>
      <w:r w:rsidR="00B32B79">
        <w:t>van</w:t>
      </w:r>
      <w:r w:rsidR="00CF4336">
        <w:t xml:space="preserve"> ik </w:t>
      </w:r>
      <w:r w:rsidR="006063DE">
        <w:t>graag deel wil uitmaken</w:t>
      </w:r>
      <w:r>
        <w:t>.”</w:t>
      </w:r>
    </w:p>
    <w:p w14:paraId="1180D7A5" w14:textId="77777777" w:rsidR="00122B80" w:rsidRDefault="00122B80" w:rsidP="00122B80"/>
    <w:p w14:paraId="16DD8280" w14:textId="77777777" w:rsidR="00F12090" w:rsidRDefault="00F12090" w:rsidP="00F12090">
      <w:pPr>
        <w:pStyle w:val="Kop3"/>
      </w:pPr>
      <w:r>
        <w:t>TECHNIEK GAAT ERGENS OVER</w:t>
      </w:r>
    </w:p>
    <w:p w14:paraId="4AE42CC2" w14:textId="293E1336" w:rsidR="00122B80" w:rsidRDefault="00122B80" w:rsidP="00122B80">
      <w:r>
        <w:t>“Inmiddels werk ik een jaar bij TNO. Ik heb bij verschillende</w:t>
      </w:r>
      <w:r w:rsidR="006063DE">
        <w:t xml:space="preserve"> bedrijven en </w:t>
      </w:r>
      <w:r>
        <w:t xml:space="preserve">bureaus gewerkt en heb mijn eigen </w:t>
      </w:r>
      <w:r w:rsidR="006063DE">
        <w:t>recruitment</w:t>
      </w:r>
      <w:r>
        <w:t xml:space="preserve">bureau gehad. Daarin hield ik me niet </w:t>
      </w:r>
      <w:r w:rsidR="006063DE">
        <w:t>alleen</w:t>
      </w:r>
      <w:r>
        <w:t xml:space="preserve"> met technische vacatures bezig. Maar daar ligt wel mijn hart. Techniek heeft meer inhoud, het gáát ergens over. </w:t>
      </w:r>
      <w:r w:rsidR="00172AC1">
        <w:t xml:space="preserve">Zelf heb ik geen technische achtergrond. </w:t>
      </w:r>
      <w:r w:rsidR="006063DE">
        <w:t>Ik kan wel heel goed Ikea</w:t>
      </w:r>
      <w:r w:rsidR="00B32B79">
        <w:t>-</w:t>
      </w:r>
      <w:r w:rsidR="006063DE">
        <w:t>kasten in elkaar zetten,</w:t>
      </w:r>
      <w:r w:rsidR="00F12090">
        <w:t xml:space="preserve"> </w:t>
      </w:r>
      <w:r w:rsidR="00B32B79">
        <w:t xml:space="preserve">en </w:t>
      </w:r>
      <w:r w:rsidR="00F12090">
        <w:t xml:space="preserve">dat is het </w:t>
      </w:r>
      <w:r w:rsidR="00A111D5">
        <w:t xml:space="preserve">dan </w:t>
      </w:r>
      <w:r w:rsidR="00F12090">
        <w:t>ook</w:t>
      </w:r>
      <w:r w:rsidR="00A111D5">
        <w:t>.</w:t>
      </w:r>
      <w:r w:rsidR="00F12090">
        <w:t xml:space="preserve"> Maar op een abstract niveau begrijp ik de techniek w</w:t>
      </w:r>
      <w:r w:rsidR="00B32B79">
        <w:t>é</w:t>
      </w:r>
      <w:r w:rsidR="00F12090">
        <w:t>l. Ik heb door de jaren heen veel</w:t>
      </w:r>
      <w:r>
        <w:t xml:space="preserve"> techneuten </w:t>
      </w:r>
      <w:r w:rsidR="00F12090">
        <w:t xml:space="preserve">gesproken en </w:t>
      </w:r>
      <w:r>
        <w:t>geïnterviewd</w:t>
      </w:r>
      <w:r w:rsidR="00F12090">
        <w:t xml:space="preserve">, dus ik </w:t>
      </w:r>
      <w:r w:rsidR="00B32B79">
        <w:t xml:space="preserve">snap </w:t>
      </w:r>
      <w:r w:rsidR="00F12090">
        <w:t xml:space="preserve">inmiddels </w:t>
      </w:r>
      <w:r w:rsidR="005B13B3">
        <w:t xml:space="preserve">ongeveer </w:t>
      </w:r>
      <w:r w:rsidR="00F12090">
        <w:t>waar het over gaat en kan</w:t>
      </w:r>
      <w:r>
        <w:t xml:space="preserve"> er</w:t>
      </w:r>
      <w:r w:rsidR="00F12090">
        <w:t xml:space="preserve"> </w:t>
      </w:r>
      <w:r w:rsidR="00E65F1F">
        <w:t>meestal</w:t>
      </w:r>
      <w:r w:rsidR="00F12090">
        <w:t xml:space="preserve"> </w:t>
      </w:r>
      <w:r>
        <w:t>over meepraten</w:t>
      </w:r>
      <w:r w:rsidR="00F12090">
        <w:t>.”</w:t>
      </w:r>
    </w:p>
    <w:p w14:paraId="2E95FA86" w14:textId="77777777" w:rsidR="00F12090" w:rsidRDefault="00F12090" w:rsidP="00122B80"/>
    <w:p w14:paraId="4AB8BDAC" w14:textId="77777777" w:rsidR="00F12090" w:rsidRDefault="00F12090" w:rsidP="00F12090">
      <w:pPr>
        <w:pStyle w:val="Kop3"/>
      </w:pPr>
      <w:r>
        <w:t>ZELF DE EERSTE STAP ZETTEN</w:t>
      </w:r>
    </w:p>
    <w:p w14:paraId="2C5144E7" w14:textId="1A539006" w:rsidR="00122B80" w:rsidRDefault="00F12090" w:rsidP="00122B80">
      <w:r>
        <w:t xml:space="preserve">“Wat ik kandidaten over TNO vertel? Dat hier </w:t>
      </w:r>
      <w:r w:rsidR="00E65F1F">
        <w:t>heel veel</w:t>
      </w:r>
      <w:r>
        <w:t xml:space="preserve"> mogelijk is. Alleen moet je wel zelf de eerste stap zetten. Je collega’s zullen dat toejuichen en je</w:t>
      </w:r>
      <w:r w:rsidR="00122B80">
        <w:t xml:space="preserve"> ondersteunen waar je wilt</w:t>
      </w:r>
      <w:r>
        <w:t xml:space="preserve">. Meestal hebben ze al van TNO gehoord </w:t>
      </w:r>
      <w:r w:rsidR="00122B80">
        <w:t>voordat ze bij ons aan tafel komen</w:t>
      </w:r>
      <w:r>
        <w:t>. V</w:t>
      </w:r>
      <w:r w:rsidR="00122B80">
        <w:t>ia een beurs, een workshop</w:t>
      </w:r>
      <w:r>
        <w:t>,</w:t>
      </w:r>
      <w:r w:rsidR="00122B80">
        <w:t xml:space="preserve"> een stage</w:t>
      </w:r>
      <w:r>
        <w:t xml:space="preserve">, </w:t>
      </w:r>
      <w:r w:rsidR="005B13B3">
        <w:t xml:space="preserve">een studiegenoot of collega </w:t>
      </w:r>
      <w:r>
        <w:t>noem maar op</w:t>
      </w:r>
      <w:r w:rsidR="00CF0A8D">
        <w:t xml:space="preserve"> – we </w:t>
      </w:r>
      <w:r>
        <w:t>zijn vrij actief in onze arbeidsmarktcommunicatie.”</w:t>
      </w:r>
    </w:p>
    <w:p w14:paraId="44CD2E74" w14:textId="77777777" w:rsidR="00122B80" w:rsidRDefault="00122B80" w:rsidP="00122B80"/>
    <w:p w14:paraId="0E7BFE7F" w14:textId="77777777" w:rsidR="00F95486" w:rsidRDefault="00F95486" w:rsidP="00F95486">
      <w:pPr>
        <w:pStyle w:val="Kop3"/>
      </w:pPr>
      <w:r>
        <w:t>BLIJE OGEN</w:t>
      </w:r>
    </w:p>
    <w:p w14:paraId="45DF0642" w14:textId="47C4058C" w:rsidR="00F12090" w:rsidRDefault="00F12090" w:rsidP="00122B80">
      <w:r>
        <w:t xml:space="preserve">“Bij de eerste selectie let ik altijd op de manier waarop je een brief schrijft. Je cv moet natuurlijk passen bij de functie-eisen van de vacature, maar wat </w:t>
      </w:r>
      <w:r w:rsidR="00E456F3">
        <w:t>motiveert</w:t>
      </w:r>
      <w:r>
        <w:t xml:space="preserve"> </w:t>
      </w:r>
      <w:r w:rsidR="00E456F3">
        <w:t xml:space="preserve">je </w:t>
      </w:r>
      <w:r>
        <w:t>om deze baan te willen</w:t>
      </w:r>
      <w:r w:rsidR="00E456F3">
        <w:t>?</w:t>
      </w:r>
      <w:r>
        <w:t xml:space="preserve"> Ik doe de gesprekken altijd samen met een inhoudelijk expert, bijvoorbeeld een researchmanager. We letten </w:t>
      </w:r>
      <w:r w:rsidR="00E456F3">
        <w:t xml:space="preserve">daarbij </w:t>
      </w:r>
      <w:r>
        <w:t>nooit op één ding</w:t>
      </w:r>
      <w:r w:rsidR="00F95486">
        <w:t xml:space="preserve">. Maar wat ik altijd typerend vind voor een goede </w:t>
      </w:r>
      <w:proofErr w:type="spellStart"/>
      <w:r w:rsidR="00F95486">
        <w:t>TNO’er</w:t>
      </w:r>
      <w:proofErr w:type="spellEnd"/>
      <w:r w:rsidR="00F95486">
        <w:t xml:space="preserve">: als je </w:t>
      </w:r>
      <w:r w:rsidR="00F95486" w:rsidRPr="00F95486">
        <w:rPr>
          <w:i/>
          <w:iCs/>
        </w:rPr>
        <w:t xml:space="preserve">mij </w:t>
      </w:r>
      <w:r w:rsidR="00F95486">
        <w:t xml:space="preserve">een goede vraag stelt. Niet over je salaris, maar over wat je </w:t>
      </w:r>
      <w:r w:rsidR="00F95486">
        <w:lastRenderedPageBreak/>
        <w:t>gaat doen. En als ik dan je blije ogen zie als de researchmanager vertelt over de mooie projecten op de afdeling.”</w:t>
      </w:r>
    </w:p>
    <w:p w14:paraId="17FFEDB1" w14:textId="77777777" w:rsidR="00122B80" w:rsidRDefault="00122B80" w:rsidP="00122B80"/>
    <w:p w14:paraId="504E5F5D" w14:textId="77777777" w:rsidR="004C5E78" w:rsidRDefault="004C5E78" w:rsidP="004C5E78">
      <w:pPr>
        <w:pStyle w:val="Kop3"/>
      </w:pPr>
      <w:r>
        <w:t>25 ANDERE LETTERS</w:t>
      </w:r>
    </w:p>
    <w:p w14:paraId="69AD583C" w14:textId="4615A8D8" w:rsidR="00122B80" w:rsidRDefault="004C5E78" w:rsidP="00122B80">
      <w:r>
        <w:t>“Ik zie graag passie voor het vak, maar er moet ook een persoonlijke klik zijn. Passen je sociale vaardigheden bij TNO?</w:t>
      </w:r>
      <w:r w:rsidR="00122B80">
        <w:t xml:space="preserve"> </w:t>
      </w:r>
      <w:r>
        <w:t xml:space="preserve">Je moet natuurlijk wel kunnen samenwerken met je team. Mijn advies is eigenlijk een </w:t>
      </w:r>
      <w:proofErr w:type="spellStart"/>
      <w:r>
        <w:t>inkopper</w:t>
      </w:r>
      <w:proofErr w:type="spellEnd"/>
      <w:r>
        <w:t>:</w:t>
      </w:r>
      <w:r w:rsidR="00122B80">
        <w:t xml:space="preserve"> wees jezelf en geef vooral aan waar je jezelf wilt verbeteren</w:t>
      </w:r>
      <w:r>
        <w:t xml:space="preserve">. </w:t>
      </w:r>
      <w:r w:rsidR="00122B80">
        <w:t>En als je op gesprek bent en het lukt niet meteen, geef dan niet op. Als Plan A niet lukt, zijn er nog 25 andere letters in het alfabet.</w:t>
      </w:r>
      <w:r>
        <w:t>”</w:t>
      </w:r>
    </w:p>
    <w:p w14:paraId="3A1EF3C1" w14:textId="77777777" w:rsidR="00122B80" w:rsidRPr="00907DA6" w:rsidRDefault="00122B80" w:rsidP="00907DA6"/>
    <w:sectPr w:rsidR="00122B80" w:rsidRPr="00907DA6" w:rsidSect="00F45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Source Serif Pro Black">
    <w:altName w:val="Cambria"/>
    <w:panose1 w:val="00000000000000000000"/>
    <w:charset w:val="00"/>
    <w:family w:val="roman"/>
    <w:notTrueType/>
    <w:pitch w:val="variable"/>
    <w:sig w:usb0="20000287" w:usb1="02000003" w:usb2="00000000" w:usb3="00000000" w:csb0="0000019F" w:csb1="00000000"/>
  </w:font>
  <w:font w:name="Source Serif Pro">
    <w:altName w:val="Cambria"/>
    <w:panose1 w:val="00000000000000000000"/>
    <w:charset w:val="00"/>
    <w:family w:val="roman"/>
    <w:notTrueType/>
    <w:pitch w:val="variable"/>
    <w:sig w:usb0="20000287" w:usb1="02000003" w:usb2="00000000" w:usb3="00000000" w:csb0="0000019F" w:csb1="00000000"/>
  </w:font>
  <w:font w:name="Source Serif Pro Semibold">
    <w:altName w:val="Cambria"/>
    <w:panose1 w:val="00000000000000000000"/>
    <w:charset w:val="00"/>
    <w:family w:val="roman"/>
    <w:notTrueType/>
    <w:pitch w:val="variable"/>
    <w:sig w:usb0="20000287" w:usb1="02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SortMethod w:val="00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B80"/>
    <w:rsid w:val="000218DB"/>
    <w:rsid w:val="00122B80"/>
    <w:rsid w:val="00172AC1"/>
    <w:rsid w:val="00277A8A"/>
    <w:rsid w:val="004C5E78"/>
    <w:rsid w:val="005B0F23"/>
    <w:rsid w:val="005B13B3"/>
    <w:rsid w:val="005F2C24"/>
    <w:rsid w:val="006063DE"/>
    <w:rsid w:val="00662138"/>
    <w:rsid w:val="00696BAD"/>
    <w:rsid w:val="007712E2"/>
    <w:rsid w:val="008657A6"/>
    <w:rsid w:val="00907DA6"/>
    <w:rsid w:val="00943D93"/>
    <w:rsid w:val="009A2676"/>
    <w:rsid w:val="00A111D5"/>
    <w:rsid w:val="00A24542"/>
    <w:rsid w:val="00AC207B"/>
    <w:rsid w:val="00B32B79"/>
    <w:rsid w:val="00C02E58"/>
    <w:rsid w:val="00CD7D7F"/>
    <w:rsid w:val="00CF0A8D"/>
    <w:rsid w:val="00CF4336"/>
    <w:rsid w:val="00D12197"/>
    <w:rsid w:val="00D35766"/>
    <w:rsid w:val="00DC4D1B"/>
    <w:rsid w:val="00DC76A1"/>
    <w:rsid w:val="00E4078C"/>
    <w:rsid w:val="00E456F3"/>
    <w:rsid w:val="00E65F1F"/>
    <w:rsid w:val="00F12090"/>
    <w:rsid w:val="00F4565F"/>
    <w:rsid w:val="00F9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B4012"/>
  <w15:docId w15:val="{58AADD38-C57E-447D-BE92-BBD0B4286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07DA6"/>
    <w:pPr>
      <w:spacing w:after="0" w:line="360" w:lineRule="auto"/>
    </w:pPr>
    <w:rPr>
      <w:rFonts w:ascii="Roboto" w:hAnsi="Roboto" w:cs="Times New Roman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9"/>
    <w:qFormat/>
    <w:rsid w:val="00907DA6"/>
    <w:pPr>
      <w:keepNext/>
      <w:outlineLvl w:val="0"/>
    </w:pPr>
    <w:rPr>
      <w:rFonts w:ascii="Source Serif Pro Black" w:hAnsi="Source Serif Pro Black" w:cstheme="minorBidi"/>
      <w:bCs/>
      <w:kern w:val="32"/>
      <w:sz w:val="28"/>
      <w:szCs w:val="32"/>
      <w:lang w:eastAsia="ja-JP"/>
    </w:rPr>
  </w:style>
  <w:style w:type="paragraph" w:styleId="Kop2">
    <w:name w:val="heading 2"/>
    <w:basedOn w:val="Standaard"/>
    <w:next w:val="Standaard"/>
    <w:link w:val="Kop2Char"/>
    <w:qFormat/>
    <w:rsid w:val="00907DA6"/>
    <w:pPr>
      <w:keepNext/>
      <w:spacing w:after="220"/>
      <w:outlineLvl w:val="1"/>
    </w:pPr>
    <w:rPr>
      <w:rFonts w:ascii="Source Serif Pro" w:hAnsi="Source Serif Pro"/>
      <w:b/>
      <w:i/>
    </w:rPr>
  </w:style>
  <w:style w:type="paragraph" w:styleId="Kop3">
    <w:name w:val="heading 3"/>
    <w:basedOn w:val="Standaard"/>
    <w:next w:val="Standaard"/>
    <w:link w:val="Kop3Char"/>
    <w:uiPriority w:val="99"/>
    <w:qFormat/>
    <w:rsid w:val="00907DA6"/>
    <w:pPr>
      <w:keepNext/>
      <w:outlineLvl w:val="2"/>
    </w:pPr>
    <w:rPr>
      <w:rFonts w:ascii="Source Serif Pro Semibold" w:hAnsi="Source Serif Pro Semibold" w:cstheme="minorBidi"/>
      <w:bCs/>
      <w:szCs w:val="26"/>
      <w:lang w:eastAsia="ja-JP"/>
    </w:rPr>
  </w:style>
  <w:style w:type="paragraph" w:styleId="Kop4">
    <w:name w:val="heading 4"/>
    <w:basedOn w:val="Standaard"/>
    <w:next w:val="Standaard"/>
    <w:link w:val="Kop4Char"/>
    <w:qFormat/>
    <w:rsid w:val="00907DA6"/>
    <w:pPr>
      <w:keepNext/>
      <w:outlineLvl w:val="3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rsid w:val="00907DA6"/>
    <w:rPr>
      <w:rFonts w:ascii="Roboto" w:hAnsi="Roboto" w:cs="Times New Roman"/>
      <w:i/>
      <w:szCs w:val="20"/>
      <w:lang w:eastAsia="nl-NL"/>
    </w:rPr>
  </w:style>
  <w:style w:type="character" w:customStyle="1" w:styleId="Kop3Char">
    <w:name w:val="Kop 3 Char"/>
    <w:link w:val="Kop3"/>
    <w:uiPriority w:val="99"/>
    <w:rsid w:val="00907DA6"/>
    <w:rPr>
      <w:rFonts w:ascii="Source Serif Pro Semibold" w:hAnsi="Source Serif Pro Semibold"/>
      <w:bCs/>
      <w:szCs w:val="26"/>
      <w:lang w:eastAsia="ja-JP"/>
    </w:rPr>
  </w:style>
  <w:style w:type="character" w:customStyle="1" w:styleId="Kop2Char">
    <w:name w:val="Kop 2 Char"/>
    <w:basedOn w:val="Standaardalinea-lettertype"/>
    <w:link w:val="Kop2"/>
    <w:rsid w:val="00907DA6"/>
    <w:rPr>
      <w:rFonts w:ascii="Source Serif Pro" w:hAnsi="Source Serif Pro" w:cs="Times New Roman"/>
      <w:b/>
      <w:i/>
      <w:szCs w:val="20"/>
      <w:lang w:eastAsia="nl-NL"/>
    </w:rPr>
  </w:style>
  <w:style w:type="character" w:customStyle="1" w:styleId="Kop1Char">
    <w:name w:val="Kop 1 Char"/>
    <w:link w:val="Kop1"/>
    <w:uiPriority w:val="99"/>
    <w:rsid w:val="00907DA6"/>
    <w:rPr>
      <w:rFonts w:ascii="Source Serif Pro Black" w:hAnsi="Source Serif Pro Black"/>
      <w:bCs/>
      <w:kern w:val="32"/>
      <w:sz w:val="28"/>
      <w:szCs w:val="32"/>
      <w:lang w:eastAsia="ja-JP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F433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F4336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F4336"/>
    <w:rPr>
      <w:rFonts w:ascii="Roboto" w:hAnsi="Roboto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F433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F4336"/>
    <w:rPr>
      <w:rFonts w:ascii="Roboto" w:hAnsi="Roboto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F433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4336"/>
    <w:rPr>
      <w:rFonts w:ascii="Segoe UI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Aangepaste%20Office-sjablonen\mdnl2019.dotx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mdnl2019.dotx</Template>
  <TotalTime>2</TotalTime>
  <Pages>2</Pages>
  <Words>515</Words>
  <Characters>2423</Characters>
  <Application>Microsoft Office Word</Application>
  <DocSecurity>4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Mattijs Diepraam</dc:creator>
  <cp:keywords/>
  <dc:description/>
  <cp:lastModifiedBy>Breedveld, P.M. (Pieter)</cp:lastModifiedBy>
  <cp:revision>2</cp:revision>
  <dcterms:created xsi:type="dcterms:W3CDTF">2020-10-07T11:51:00Z</dcterms:created>
  <dcterms:modified xsi:type="dcterms:W3CDTF">2020-10-07T11:51:00Z</dcterms:modified>
</cp:coreProperties>
</file>